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66DBDF3A" w:rsidR="00535962" w:rsidRPr="00F7167E" w:rsidRDefault="00904DD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1E61B730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41"/>
                            <a:chOff x="9151" y="720"/>
                            <a:chExt cx="2009" cy="875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839" cy="51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C2BB0B" w14:textId="07ED5BD4" w:rsidR="00957FDA" w:rsidRPr="00535962" w:rsidRDefault="00620BB5" w:rsidP="00957FDA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0B3CAF"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C25ED7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B3CAF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0B3CAF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</w:sdtContent>
                                </w:sdt>
                                <w:r>
                                  <w:rPr>
                                    <w:rStyle w:val="Style2"/>
                                  </w:rPr>
                                  <w:t>02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6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41" coordorigin="9151,720" coordsize="2009,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0;top:1077;width:1839;height: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35C2BB0B" w14:textId="07ED5BD4" w:rsidR="00957FDA" w:rsidRPr="00535962" w:rsidRDefault="00620BB5" w:rsidP="00957FDA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0B3CAF"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C25ED7">
                                <w:rPr>
                                  <w:rStyle w:val="Style2"/>
                                </w:rPr>
                                <w:t>CP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 w:rsidR="000B3CAF">
                                <w:rPr>
                                  <w:rStyle w:val="Style2"/>
                                </w:rPr>
                                <w:t>202</w:t>
                              </w:r>
                              <w:r>
                                <w:rPr>
                                  <w:rStyle w:val="Style2"/>
                                </w:rPr>
                                <w:t>5</w:t>
                              </w:r>
                              <w:r w:rsidR="000B3CAF">
                                <w:rPr>
                                  <w:rStyle w:val="Style2"/>
                                </w:rPr>
                                <w:t>-00</w:t>
                              </w:r>
                            </w:sdtContent>
                          </w:sdt>
                          <w:r>
                            <w:rPr>
                              <w:rStyle w:val="Style2"/>
                            </w:rPr>
                            <w:t>02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0363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E04AF" id="Text Box 2" o:spid="_x0000_s1031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1C0F9F5F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620BB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32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SJ+A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" stroked="f">
                <v:textbox>
                  <w:txbxContent>
                    <w:p w14:paraId="18AC8C34" w14:textId="342E25D3" w:rsidR="002E1412" w:rsidRPr="002E1412" w:rsidRDefault="00620BB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620BB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620BB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620BB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620BB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F06A6" w:rsidRPr="00BF06A6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23B8D"/>
    <w:rsid w:val="00157600"/>
    <w:rsid w:val="001677B7"/>
    <w:rsid w:val="00170EC5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814E6"/>
    <w:rsid w:val="0049643D"/>
    <w:rsid w:val="004C4743"/>
    <w:rsid w:val="004E4F9F"/>
    <w:rsid w:val="00535962"/>
    <w:rsid w:val="005509AE"/>
    <w:rsid w:val="005B442B"/>
    <w:rsid w:val="005D0D63"/>
    <w:rsid w:val="00611A07"/>
    <w:rsid w:val="00620BB5"/>
    <w:rsid w:val="0062592A"/>
    <w:rsid w:val="006506D0"/>
    <w:rsid w:val="00651E48"/>
    <w:rsid w:val="006709BC"/>
    <w:rsid w:val="00695EDA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04DD6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366BE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18</cp:revision>
  <cp:lastPrinted>2011-03-04T18:27:00Z</cp:lastPrinted>
  <dcterms:created xsi:type="dcterms:W3CDTF">2023-05-24T15:05:00Z</dcterms:created>
  <dcterms:modified xsi:type="dcterms:W3CDTF">2025-02-11T15:56:00Z</dcterms:modified>
</cp:coreProperties>
</file>